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74E" w:rsidRDefault="00AE074E" w:rsidP="00AE074E">
      <w:pPr>
        <w:rPr>
          <w:b/>
          <w:sz w:val="24"/>
          <w:szCs w:val="24"/>
        </w:rPr>
      </w:pPr>
    </w:p>
    <w:p w:rsidR="00E437FB" w:rsidRDefault="00E437FB" w:rsidP="00AE074E">
      <w:pPr>
        <w:rPr>
          <w:b/>
          <w:sz w:val="24"/>
          <w:szCs w:val="24"/>
        </w:rPr>
      </w:pPr>
    </w:p>
    <w:p w:rsidR="00E437FB" w:rsidRDefault="00E437FB" w:rsidP="00AE074E">
      <w:pPr>
        <w:rPr>
          <w:b/>
          <w:sz w:val="24"/>
          <w:szCs w:val="24"/>
        </w:rPr>
      </w:pPr>
    </w:p>
    <w:tbl>
      <w:tblPr>
        <w:tblpPr w:leftFromText="141" w:rightFromText="141" w:vertAnchor="page" w:horzAnchor="margin" w:tblpY="1958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E437FB" w:rsidRPr="004B5E8D" w:rsidTr="008510CE">
        <w:tblPrEx>
          <w:tblCellMar>
            <w:top w:w="0" w:type="dxa"/>
            <w:bottom w:w="0" w:type="dxa"/>
          </w:tblCellMar>
        </w:tblPrEx>
        <w:trPr>
          <w:trHeight w:val="1264"/>
        </w:trPr>
        <w:tc>
          <w:tcPr>
            <w:tcW w:w="9142" w:type="dxa"/>
          </w:tcPr>
          <w:p w:rsidR="00E437FB" w:rsidRPr="004B5E8D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jc w:val="left"/>
              <w:rPr>
                <w:b w:val="0"/>
              </w:rPr>
            </w:pPr>
          </w:p>
          <w:p w:rsidR="00E437FB" w:rsidRPr="004B5E8D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</w:rPr>
            </w:pPr>
          </w:p>
          <w:p w:rsidR="00E437FB" w:rsidRPr="00E437FB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  <w:sz w:val="22"/>
                <w:szCs w:val="22"/>
              </w:rPr>
            </w:pPr>
            <w:r w:rsidRPr="00E437FB">
              <w:rPr>
                <w:rFonts w:ascii="Calibri" w:hAnsi="Calibri" w:cs="Calibri"/>
                <w:sz w:val="22"/>
                <w:szCs w:val="22"/>
              </w:rPr>
              <w:t>DEKLARACJA POUFNOŚCI</w:t>
            </w:r>
          </w:p>
          <w:p w:rsidR="00E437FB" w:rsidRPr="00E437FB" w:rsidRDefault="00E437FB" w:rsidP="008510CE">
            <w:pPr>
              <w:pStyle w:val="Datedadoption"/>
              <w:tabs>
                <w:tab w:val="left" w:pos="2156"/>
              </w:tabs>
              <w:autoSpaceDE/>
              <w:autoSpaceDN/>
              <w:spacing w:before="0"/>
              <w:rPr>
                <w:rFonts w:ascii="Calibri" w:hAnsi="Calibri" w:cs="Calibri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E437FB" w:rsidRPr="00E437F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Imię i nazwisko obserwatora: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437FB" w:rsidRPr="00E437F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Instytucja organizująca konkurs: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437FB" w:rsidRPr="00E437FB" w:rsidTr="008510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right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Numer konkursu: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7FB" w:rsidRPr="00E437FB" w:rsidRDefault="00E437FB" w:rsidP="008510CE">
                  <w:pPr>
                    <w:framePr w:hSpace="141" w:wrap="around" w:vAnchor="page" w:hAnchor="margin" w:y="1958"/>
                    <w:tabs>
                      <w:tab w:val="left" w:pos="2156"/>
                    </w:tabs>
                    <w:spacing w:before="120" w:after="120" w:line="240" w:lineRule="exact"/>
                    <w:jc w:val="center"/>
                    <w:rPr>
                      <w:rFonts w:cs="Calibri"/>
                    </w:rPr>
                  </w:pPr>
                  <w:r w:rsidRPr="00E437F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E437FB" w:rsidRPr="00E437FB" w:rsidRDefault="00E437FB" w:rsidP="008510CE">
            <w:pPr>
              <w:jc w:val="center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120"/>
              <w:jc w:val="both"/>
              <w:rPr>
                <w:rFonts w:cs="Calibri"/>
              </w:rPr>
            </w:pPr>
            <w:r w:rsidRPr="00E437FB">
              <w:rPr>
                <w:rFonts w:cs="Calibri"/>
              </w:rPr>
              <w:t xml:space="preserve">Niniejszym oświadczam, że zobowiązuję się do: </w:t>
            </w:r>
            <w:bookmarkStart w:id="0" w:name="_GoBack"/>
            <w:bookmarkEnd w:id="0"/>
          </w:p>
          <w:p w:rsidR="00E437FB" w:rsidRPr="00E437FB" w:rsidRDefault="00E437FB" w:rsidP="00E437FB">
            <w:pPr>
              <w:numPr>
                <w:ilvl w:val="0"/>
                <w:numId w:val="7"/>
              </w:numPr>
              <w:ind w:left="284" w:hanging="284"/>
              <w:jc w:val="both"/>
            </w:pPr>
            <w:r w:rsidRPr="00E437FB">
              <w:t xml:space="preserve">bezterminowego zachowania w tajemnicy wszystkich informacji i dokumentów ujawnionych </w:t>
            </w:r>
            <w:r w:rsidRPr="00E437FB">
              <w:br/>
              <w:t xml:space="preserve">i wytworzonych w trakcie wyboru projektów w ramach prac Komisji Oceny Projektów powołanej w Działaniu/Poddziałaniu …… Programu Operacyjnego Wiedza Edukacja Rozwój, w szczególności informacji i dokumentów, które stanowią tajemnice wynikające z przepisów powszechnie obowiązującego prawa; </w:t>
            </w:r>
          </w:p>
          <w:p w:rsidR="00E437FB" w:rsidRPr="00E437FB" w:rsidRDefault="00E437FB" w:rsidP="00E437FB">
            <w:pPr>
              <w:numPr>
                <w:ilvl w:val="0"/>
                <w:numId w:val="7"/>
              </w:numPr>
              <w:ind w:left="284" w:hanging="284"/>
              <w:jc w:val="both"/>
            </w:pPr>
            <w:r w:rsidRPr="00E437FB">
              <w:t>niezatrzymywania kopii jakichkolwiek pisemnych lub elektronicznych informacji udostępnionych mi w trakcie prac Komisji Oceny Projektów powołanej w ramach Działania/Poddziałania …… Programu Operacyjnego Wiedza Edukacja Rozwój.</w:t>
            </w:r>
          </w:p>
          <w:p w:rsidR="00E437FB" w:rsidRPr="00E437FB" w:rsidRDefault="00E437FB" w:rsidP="008510CE">
            <w:pPr>
              <w:spacing w:after="120"/>
              <w:jc w:val="right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120"/>
              <w:jc w:val="right"/>
              <w:rPr>
                <w:rFonts w:cs="Calibri"/>
              </w:rPr>
            </w:pPr>
          </w:p>
          <w:p w:rsidR="00E437FB" w:rsidRPr="00E437FB" w:rsidRDefault="00E437FB" w:rsidP="008510CE">
            <w:pPr>
              <w:spacing w:after="0" w:line="240" w:lineRule="exact"/>
              <w:jc w:val="right"/>
            </w:pPr>
            <w:r w:rsidRPr="00E437FB">
              <w:t>......................................................., dnia .............................. r.</w:t>
            </w:r>
          </w:p>
          <w:p w:rsidR="00E437FB" w:rsidRPr="00E437FB" w:rsidRDefault="00E437FB" w:rsidP="008510CE">
            <w:pPr>
              <w:ind w:left="4500"/>
              <w:rPr>
                <w:i/>
              </w:rPr>
            </w:pPr>
            <w:r w:rsidRPr="00E437FB">
              <w:rPr>
                <w:i/>
              </w:rPr>
              <w:t>(miejscowość)</w:t>
            </w:r>
          </w:p>
          <w:p w:rsidR="00E437FB" w:rsidRPr="00E437FB" w:rsidRDefault="00E437FB" w:rsidP="008510CE">
            <w:pPr>
              <w:ind w:left="4500"/>
              <w:rPr>
                <w:i/>
              </w:rPr>
            </w:pPr>
          </w:p>
          <w:p w:rsidR="00E437FB" w:rsidRPr="00E437FB" w:rsidRDefault="00E437FB" w:rsidP="008510CE">
            <w:pPr>
              <w:spacing w:after="120" w:line="240" w:lineRule="exact"/>
              <w:ind w:left="5387" w:firstLine="6"/>
              <w:jc w:val="center"/>
            </w:pPr>
            <w:r w:rsidRPr="00E437FB">
              <w:t>............................................................</w:t>
            </w:r>
          </w:p>
          <w:p w:rsidR="00E437FB" w:rsidRPr="004B5E8D" w:rsidRDefault="00E437FB" w:rsidP="008510CE">
            <w:pPr>
              <w:spacing w:after="0" w:line="240" w:lineRule="exact"/>
              <w:ind w:left="5387" w:firstLine="6"/>
              <w:jc w:val="center"/>
              <w:rPr>
                <w:i/>
              </w:rPr>
            </w:pPr>
            <w:r w:rsidRPr="00E437FB">
              <w:rPr>
                <w:i/>
              </w:rPr>
              <w:t>(podpis)</w:t>
            </w:r>
          </w:p>
        </w:tc>
      </w:tr>
    </w:tbl>
    <w:p w:rsidR="00E437FB" w:rsidRDefault="00E437FB" w:rsidP="00AE074E">
      <w:pPr>
        <w:rPr>
          <w:b/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4BD" w:rsidRDefault="004C54BD" w:rsidP="002775EC">
      <w:r>
        <w:separator/>
      </w:r>
    </w:p>
  </w:endnote>
  <w:endnote w:type="continuationSeparator" w:id="0">
    <w:p w:rsidR="004C54BD" w:rsidRDefault="004C54BD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4BD" w:rsidRDefault="004C54BD" w:rsidP="002775EC">
      <w:r>
        <w:separator/>
      </w:r>
    </w:p>
  </w:footnote>
  <w:footnote w:type="continuationSeparator" w:id="0">
    <w:p w:rsidR="004C54BD" w:rsidRDefault="004C54BD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F2A41"/>
    <w:multiLevelType w:val="hybridMultilevel"/>
    <w:tmpl w:val="8EC47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FB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4BD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437FB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A4B8A8"/>
  <w15:chartTrackingRefBased/>
  <w15:docId w15:val="{07CD6E30-C905-4C6E-86B0-C6BB636D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37F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E437FB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82178-6AB9-4014-8848-F56E6F43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1</cp:revision>
  <cp:lastPrinted>2017-12-15T09:45:00Z</cp:lastPrinted>
  <dcterms:created xsi:type="dcterms:W3CDTF">2020-03-11T09:29:00Z</dcterms:created>
  <dcterms:modified xsi:type="dcterms:W3CDTF">2020-03-11T09:30:00Z</dcterms:modified>
</cp:coreProperties>
</file>